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D3CFB" w14:textId="77777777" w:rsidR="00571690" w:rsidRPr="00690BA6" w:rsidRDefault="00571690" w:rsidP="0057169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MATESFORD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CF9208F" w14:textId="77777777" w:rsidR="00571690" w:rsidRDefault="00571690" w:rsidP="00571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1C62CA58" w14:textId="77777777" w:rsidR="00571690" w:rsidRDefault="00571690" w:rsidP="00571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F954E2" w14:textId="77777777" w:rsidR="00571690" w:rsidRDefault="00571690" w:rsidP="00571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A1D72" w14:textId="77777777" w:rsidR="00571690" w:rsidRDefault="00571690" w:rsidP="00571690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Taplegh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C8872DC" w14:textId="77777777" w:rsidR="00571690" w:rsidRDefault="00571690" w:rsidP="0057169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9AB3099" w14:textId="77777777" w:rsidR="00571690" w:rsidRDefault="00571690" w:rsidP="0057169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7742CC7" w14:textId="77777777" w:rsidR="00571690" w:rsidRDefault="00571690" w:rsidP="00571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E6CE45" w14:textId="77777777" w:rsidR="00571690" w:rsidRDefault="00571690" w:rsidP="00571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41033" w14:textId="77777777" w:rsidR="00571690" w:rsidRDefault="00571690" w:rsidP="00571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316A5F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20DE1" w14:textId="77777777" w:rsidR="00571690" w:rsidRDefault="00571690" w:rsidP="009139A6">
      <w:r>
        <w:separator/>
      </w:r>
    </w:p>
  </w:endnote>
  <w:endnote w:type="continuationSeparator" w:id="0">
    <w:p w14:paraId="54FBCBC9" w14:textId="77777777" w:rsidR="00571690" w:rsidRDefault="005716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DF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418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4E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B6D9F" w14:textId="77777777" w:rsidR="00571690" w:rsidRDefault="00571690" w:rsidP="009139A6">
      <w:r>
        <w:separator/>
      </w:r>
    </w:p>
  </w:footnote>
  <w:footnote w:type="continuationSeparator" w:id="0">
    <w:p w14:paraId="2610D431" w14:textId="77777777" w:rsidR="00571690" w:rsidRDefault="005716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3C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BF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53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690"/>
    <w:rsid w:val="000666E0"/>
    <w:rsid w:val="002510B7"/>
    <w:rsid w:val="0057169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D6E20"/>
  <w15:chartTrackingRefBased/>
  <w15:docId w15:val="{99120582-07C7-487D-94F5-4C828DCE1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2021-08-04T18:41:00Z</dcterms:created>
  <dcterms:modified xsi:type="dcterms:W3CDTF">2021-08-04T18:41:00Z</dcterms:modified>
</cp:coreProperties>
</file>